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38145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AD326EF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18963D6" w14:textId="4EF941AD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B90838">
        <w:rPr>
          <w:rFonts w:ascii="Corbel" w:hAnsi="Corbel"/>
          <w:i/>
          <w:smallCaps/>
          <w:sz w:val="24"/>
          <w:szCs w:val="24"/>
        </w:rPr>
        <w:t>20</w:t>
      </w:r>
      <w:r w:rsidR="009D5496">
        <w:rPr>
          <w:rFonts w:ascii="Corbel" w:hAnsi="Corbel"/>
          <w:i/>
          <w:smallCaps/>
          <w:sz w:val="24"/>
          <w:szCs w:val="24"/>
        </w:rPr>
        <w:t>20</w:t>
      </w:r>
      <w:r w:rsidR="00B90838">
        <w:rPr>
          <w:rFonts w:ascii="Corbel" w:hAnsi="Corbel"/>
          <w:i/>
          <w:smallCaps/>
          <w:sz w:val="24"/>
          <w:szCs w:val="24"/>
        </w:rPr>
        <w:t>-</w:t>
      </w:r>
      <w:r w:rsidR="002F52EB">
        <w:rPr>
          <w:rFonts w:ascii="Corbel" w:hAnsi="Corbel"/>
          <w:i/>
          <w:smallCaps/>
          <w:sz w:val="24"/>
          <w:szCs w:val="24"/>
        </w:rPr>
        <w:t>20</w:t>
      </w:r>
      <w:bookmarkStart w:id="0" w:name="_GoBack"/>
      <w:bookmarkEnd w:id="0"/>
      <w:r w:rsidR="00B90838">
        <w:rPr>
          <w:rFonts w:ascii="Corbel" w:hAnsi="Corbel"/>
          <w:i/>
          <w:smallCaps/>
          <w:sz w:val="24"/>
          <w:szCs w:val="24"/>
        </w:rPr>
        <w:t>22</w:t>
      </w:r>
    </w:p>
    <w:p w14:paraId="0EC7C763" w14:textId="091BB3F2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917B37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138CEC0" w14:textId="06D30895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C31F62">
        <w:rPr>
          <w:rFonts w:ascii="Corbel" w:hAnsi="Corbel"/>
          <w:sz w:val="20"/>
          <w:szCs w:val="20"/>
        </w:rPr>
        <w:t>20</w:t>
      </w:r>
      <w:r w:rsidR="009D5496">
        <w:rPr>
          <w:rFonts w:ascii="Corbel" w:hAnsi="Corbel"/>
          <w:sz w:val="20"/>
          <w:szCs w:val="20"/>
        </w:rPr>
        <w:t>20</w:t>
      </w:r>
      <w:r w:rsidR="00917B37">
        <w:rPr>
          <w:rFonts w:ascii="Corbel" w:hAnsi="Corbel"/>
          <w:sz w:val="20"/>
          <w:szCs w:val="20"/>
        </w:rPr>
        <w:t>/20</w:t>
      </w:r>
      <w:r w:rsidR="009D5496">
        <w:rPr>
          <w:rFonts w:ascii="Corbel" w:hAnsi="Corbel"/>
          <w:sz w:val="20"/>
          <w:szCs w:val="20"/>
        </w:rPr>
        <w:t>21</w:t>
      </w:r>
    </w:p>
    <w:p w14:paraId="1B605A0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6B930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31F62" w:rsidRPr="009C54AE" w14:paraId="6BDD7415" w14:textId="77777777" w:rsidTr="00C31F62">
        <w:tc>
          <w:tcPr>
            <w:tcW w:w="2694" w:type="dxa"/>
            <w:vAlign w:val="center"/>
          </w:tcPr>
          <w:p w14:paraId="6BF5589D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E555CFF" w14:textId="77777777" w:rsidR="00C31F62" w:rsidRPr="00917B37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17B37">
              <w:rPr>
                <w:rFonts w:ascii="Corbel" w:hAnsi="Corbel"/>
                <w:sz w:val="24"/>
                <w:szCs w:val="24"/>
              </w:rPr>
              <w:t>Decydowanie polityczne</w:t>
            </w:r>
          </w:p>
        </w:tc>
      </w:tr>
      <w:tr w:rsidR="00C31F62" w:rsidRPr="009C54AE" w14:paraId="59F0A303" w14:textId="77777777" w:rsidTr="00C31F62">
        <w:tc>
          <w:tcPr>
            <w:tcW w:w="2694" w:type="dxa"/>
            <w:vAlign w:val="center"/>
          </w:tcPr>
          <w:p w14:paraId="29BB347A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DD90710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ECB">
              <w:rPr>
                <w:rFonts w:ascii="Corbel" w:hAnsi="Corbel"/>
                <w:b w:val="0"/>
                <w:sz w:val="24"/>
                <w:szCs w:val="24"/>
              </w:rPr>
              <w:t>MK_7</w:t>
            </w:r>
          </w:p>
        </w:tc>
      </w:tr>
      <w:tr w:rsidR="00C31F62" w:rsidRPr="009C54AE" w14:paraId="4126ED99" w14:textId="77777777" w:rsidTr="00C31F62">
        <w:tc>
          <w:tcPr>
            <w:tcW w:w="2694" w:type="dxa"/>
            <w:vAlign w:val="center"/>
          </w:tcPr>
          <w:p w14:paraId="7FAA9EC0" w14:textId="77777777" w:rsidR="00C31F62" w:rsidRPr="009C54AE" w:rsidRDefault="00C31F62" w:rsidP="00C31F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F9924D5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31F62" w:rsidRPr="009C54AE" w14:paraId="1FE070D9" w14:textId="77777777" w:rsidTr="00C31F62">
        <w:tc>
          <w:tcPr>
            <w:tcW w:w="2694" w:type="dxa"/>
            <w:vAlign w:val="center"/>
          </w:tcPr>
          <w:p w14:paraId="0D75E7D8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F4BF419" w14:textId="269E96E5" w:rsidR="00C31F62" w:rsidRPr="009C54AE" w:rsidRDefault="00F960A9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31F62" w:rsidRPr="009C54AE" w14:paraId="593FE8BA" w14:textId="77777777" w:rsidTr="00C31F62">
        <w:tc>
          <w:tcPr>
            <w:tcW w:w="2694" w:type="dxa"/>
            <w:vAlign w:val="center"/>
          </w:tcPr>
          <w:p w14:paraId="005601CA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E8F4466" w14:textId="77777777" w:rsidR="00C31F62" w:rsidRPr="009C54AE" w:rsidRDefault="0098095B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1F62" w:rsidRPr="00C31F62">
              <w:rPr>
                <w:rFonts w:ascii="Corbel" w:hAnsi="Corbel"/>
                <w:b w:val="0"/>
                <w:sz w:val="24"/>
                <w:szCs w:val="24"/>
              </w:rPr>
              <w:t>olitologia</w:t>
            </w:r>
          </w:p>
        </w:tc>
      </w:tr>
      <w:tr w:rsidR="00C31F62" w:rsidRPr="009C54AE" w14:paraId="0316BB3C" w14:textId="77777777" w:rsidTr="00C31F62">
        <w:tc>
          <w:tcPr>
            <w:tcW w:w="2694" w:type="dxa"/>
            <w:vAlign w:val="center"/>
          </w:tcPr>
          <w:p w14:paraId="03D0108D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1790B1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C31F62" w:rsidRPr="009C54AE" w14:paraId="65054150" w14:textId="77777777" w:rsidTr="00C31F62">
        <w:tc>
          <w:tcPr>
            <w:tcW w:w="2694" w:type="dxa"/>
            <w:vAlign w:val="center"/>
          </w:tcPr>
          <w:p w14:paraId="1A19939D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240A4F5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31F62" w:rsidRPr="009C54AE" w14:paraId="375EC0DF" w14:textId="77777777" w:rsidTr="00C31F62">
        <w:tc>
          <w:tcPr>
            <w:tcW w:w="2694" w:type="dxa"/>
            <w:vAlign w:val="center"/>
          </w:tcPr>
          <w:p w14:paraId="15A79300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8BF20EB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31F62" w:rsidRPr="009C54AE" w14:paraId="2E485C09" w14:textId="77777777" w:rsidTr="00C31F62">
        <w:tc>
          <w:tcPr>
            <w:tcW w:w="2694" w:type="dxa"/>
            <w:vAlign w:val="center"/>
          </w:tcPr>
          <w:p w14:paraId="4919FB42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4C9016D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C31F62" w:rsidRPr="009C54AE" w14:paraId="190D16CE" w14:textId="77777777" w:rsidTr="00C31F62">
        <w:tc>
          <w:tcPr>
            <w:tcW w:w="2694" w:type="dxa"/>
            <w:vAlign w:val="center"/>
          </w:tcPr>
          <w:p w14:paraId="28FF89E8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E5A4B71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przedmiot kierunkowy</w:t>
            </w:r>
          </w:p>
        </w:tc>
      </w:tr>
      <w:tr w:rsidR="00C31F62" w:rsidRPr="009C54AE" w14:paraId="1F63AF30" w14:textId="77777777" w:rsidTr="00C31F62">
        <w:tc>
          <w:tcPr>
            <w:tcW w:w="2694" w:type="dxa"/>
            <w:vAlign w:val="center"/>
          </w:tcPr>
          <w:p w14:paraId="26308DEA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C122E0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31F62" w:rsidRPr="009C54AE" w14:paraId="3BE3F210" w14:textId="77777777" w:rsidTr="00C31F62">
        <w:tc>
          <w:tcPr>
            <w:tcW w:w="2694" w:type="dxa"/>
            <w:vAlign w:val="center"/>
          </w:tcPr>
          <w:p w14:paraId="4E4486AC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EF6434" w14:textId="0577F374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Przemysław Maj</w:t>
            </w:r>
            <w:r w:rsidR="00917B37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C31F62" w:rsidRPr="009C54AE" w14:paraId="3C8C4D35" w14:textId="77777777" w:rsidTr="00C31F62">
        <w:tc>
          <w:tcPr>
            <w:tcW w:w="2694" w:type="dxa"/>
            <w:vAlign w:val="center"/>
          </w:tcPr>
          <w:p w14:paraId="32CA1B1E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E7F166F" w14:textId="3DE98BFD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Przemysław Maj</w:t>
            </w:r>
            <w:r w:rsidR="00917B37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6D7ABC8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21E74D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5750B7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917B37" w:rsidRPr="009C54AE" w14:paraId="78949A6F" w14:textId="77777777" w:rsidTr="00E24D2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7FEB" w14:textId="73B21F03" w:rsidR="00917B37" w:rsidRPr="00793FF3" w:rsidRDefault="00917B37" w:rsidP="00917B37">
            <w:r w:rsidRPr="00793FF3">
              <w:t>Semestr</w:t>
            </w:r>
            <w:r>
              <w:t xml:space="preserve"> 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09E0" w14:textId="6E387DCA" w:rsidR="00917B37" w:rsidRPr="00793FF3" w:rsidRDefault="00917B37" w:rsidP="00917B37">
            <w:proofErr w:type="spellStart"/>
            <w:r w:rsidRPr="00793FF3">
              <w:t>Wykł</w:t>
            </w:r>
            <w:proofErr w:type="spellEnd"/>
            <w:r w:rsidRPr="00793FF3"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B65C" w14:textId="083EADEA" w:rsidR="00917B37" w:rsidRPr="00793FF3" w:rsidRDefault="00917B37" w:rsidP="00917B37">
            <w:r w:rsidRPr="00793FF3"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B50C" w14:textId="67A2A37A" w:rsidR="00917B37" w:rsidRPr="00793FF3" w:rsidRDefault="00917B37" w:rsidP="00917B37">
            <w:proofErr w:type="spellStart"/>
            <w:r w:rsidRPr="00793FF3">
              <w:t>Konw</w:t>
            </w:r>
            <w:proofErr w:type="spellEnd"/>
            <w:r w:rsidRPr="00793FF3"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6E17" w14:textId="6566655F" w:rsidR="00917B37" w:rsidRPr="00793FF3" w:rsidRDefault="00917B37" w:rsidP="00917B37">
            <w:r w:rsidRPr="00793FF3"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554E" w14:textId="244BD67D" w:rsidR="00917B37" w:rsidRPr="00793FF3" w:rsidRDefault="00917B37" w:rsidP="00917B37">
            <w:proofErr w:type="spellStart"/>
            <w:r w:rsidRPr="00793FF3">
              <w:t>Sem</w:t>
            </w:r>
            <w:proofErr w:type="spellEnd"/>
            <w:r w:rsidRPr="00793FF3"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48DD" w14:textId="0C703F3F" w:rsidR="00917B37" w:rsidRPr="00793FF3" w:rsidRDefault="00917B37" w:rsidP="00917B37">
            <w:r w:rsidRPr="00793FF3"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EA41" w14:textId="49371274" w:rsidR="00917B37" w:rsidRPr="00793FF3" w:rsidRDefault="00917B37" w:rsidP="00917B37">
            <w:proofErr w:type="spellStart"/>
            <w:r w:rsidRPr="00793FF3">
              <w:t>Prakt</w:t>
            </w:r>
            <w:proofErr w:type="spellEnd"/>
            <w:r w:rsidRPr="00793FF3"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7A48" w14:textId="60CBB951" w:rsidR="00917B37" w:rsidRPr="00793FF3" w:rsidRDefault="00917B37" w:rsidP="00917B37">
            <w:r w:rsidRPr="00793FF3"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FE9C" w14:textId="029135B7" w:rsidR="00917B37" w:rsidRPr="00793FF3" w:rsidRDefault="00917B37" w:rsidP="00917B37">
            <w:r w:rsidRPr="00793FF3">
              <w:t>Liczba pkt ECTS</w:t>
            </w:r>
          </w:p>
        </w:tc>
      </w:tr>
      <w:tr w:rsidR="00917B37" w:rsidRPr="009C54AE" w14:paraId="2E2316C2" w14:textId="77777777" w:rsidTr="005715C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78603" w14:textId="77777777" w:rsidR="00917B37" w:rsidRPr="00793FF3" w:rsidRDefault="00917B37" w:rsidP="005715CB">
            <w:pPr>
              <w:jc w:val="center"/>
            </w:pPr>
            <w:r w:rsidRPr="00793FF3"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CE7FA" w14:textId="77777777" w:rsidR="00917B37" w:rsidRPr="00793FF3" w:rsidRDefault="00917B37" w:rsidP="005715CB">
            <w:pPr>
              <w:jc w:val="center"/>
            </w:pPr>
            <w:r w:rsidRPr="00793FF3"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C0EDA" w14:textId="77777777" w:rsidR="00917B37" w:rsidRPr="00793FF3" w:rsidRDefault="00917B37" w:rsidP="005715CB">
            <w:pPr>
              <w:jc w:val="center"/>
            </w:pPr>
            <w:r w:rsidRPr="00793FF3"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2A168" w14:textId="77777777" w:rsidR="00917B37" w:rsidRPr="00793FF3" w:rsidRDefault="00917B37" w:rsidP="005715CB">
            <w:pPr>
              <w:jc w:val="center"/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6CEF4" w14:textId="77777777" w:rsidR="00917B37" w:rsidRPr="00793FF3" w:rsidRDefault="00917B37" w:rsidP="005715CB">
            <w:pPr>
              <w:jc w:val="center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E14A5" w14:textId="77777777" w:rsidR="00917B37" w:rsidRPr="00793FF3" w:rsidRDefault="00917B37" w:rsidP="005715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AEC04" w14:textId="77777777" w:rsidR="00917B37" w:rsidRPr="00793FF3" w:rsidRDefault="00917B37" w:rsidP="005715CB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D026A" w14:textId="77777777" w:rsidR="00917B37" w:rsidRPr="00793FF3" w:rsidRDefault="00917B37" w:rsidP="005715CB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24F62" w14:textId="77777777" w:rsidR="00917B37" w:rsidRPr="00793FF3" w:rsidRDefault="00917B37" w:rsidP="005715CB">
            <w:pPr>
              <w:jc w:val="center"/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C4940" w14:textId="77777777" w:rsidR="00917B37" w:rsidRDefault="00917B37" w:rsidP="005715CB">
            <w:pPr>
              <w:jc w:val="center"/>
            </w:pPr>
            <w:r w:rsidRPr="00793FF3">
              <w:t>6</w:t>
            </w:r>
          </w:p>
        </w:tc>
      </w:tr>
    </w:tbl>
    <w:p w14:paraId="132CE9B8" w14:textId="77777777" w:rsidR="00923D7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F7D959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FDF76E1" w14:textId="77777777" w:rsidR="0085747A" w:rsidRPr="009C54AE" w:rsidRDefault="009D5496" w:rsidP="00901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 zależności od przepisów wewnętrznych UR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>
        <w:rPr>
          <w:rFonts w:ascii="Corbel" w:hAnsi="Corbel"/>
          <w:b w:val="0"/>
          <w:smallCaps w:val="0"/>
          <w:szCs w:val="24"/>
        </w:rPr>
        <w:t>lub online w trybie synchronicznej interakcji</w:t>
      </w:r>
      <w:r w:rsidR="00350FBA">
        <w:rPr>
          <w:rFonts w:ascii="Corbel" w:hAnsi="Corbel"/>
          <w:b w:val="0"/>
          <w:smallCaps w:val="0"/>
          <w:szCs w:val="24"/>
        </w:rPr>
        <w:t>.</w:t>
      </w:r>
    </w:p>
    <w:p w14:paraId="2AE05D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79313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061FA19" w14:textId="77777777" w:rsidR="00E24D28" w:rsidRPr="00E24D28" w:rsidRDefault="00E24D28" w:rsidP="00E24D28">
      <w:pPr>
        <w:spacing w:before="240" w:after="0" w:line="240" w:lineRule="auto"/>
        <w:rPr>
          <w:rFonts w:ascii="Corbel" w:hAnsi="Corbel"/>
          <w:smallCaps/>
          <w:sz w:val="24"/>
          <w:szCs w:val="24"/>
        </w:rPr>
      </w:pPr>
      <w:r w:rsidRPr="00E24D28">
        <w:rPr>
          <w:rFonts w:ascii="Corbel" w:hAnsi="Corbel"/>
          <w:smallCaps/>
          <w:sz w:val="24"/>
          <w:szCs w:val="24"/>
        </w:rPr>
        <w:t xml:space="preserve">Forma zaliczenia ćwiczeń: </w:t>
      </w:r>
      <w:r w:rsidRPr="005715CB">
        <w:rPr>
          <w:rFonts w:ascii="Corbel" w:hAnsi="Corbel"/>
          <w:b/>
          <w:smallCaps/>
          <w:sz w:val="24"/>
          <w:szCs w:val="24"/>
        </w:rPr>
        <w:t>zaliczenie z oceną</w:t>
      </w:r>
      <w:r w:rsidRPr="00E24D28">
        <w:rPr>
          <w:rFonts w:ascii="Corbel" w:hAnsi="Corbel"/>
          <w:smallCaps/>
          <w:sz w:val="24"/>
          <w:szCs w:val="24"/>
        </w:rPr>
        <w:t xml:space="preserve"> </w:t>
      </w:r>
    </w:p>
    <w:p w14:paraId="59C4794E" w14:textId="77777777" w:rsidR="009C54AE" w:rsidRPr="00E24D28" w:rsidRDefault="00E24D28" w:rsidP="00E24D28">
      <w:pPr>
        <w:spacing w:after="0" w:line="240" w:lineRule="auto"/>
        <w:rPr>
          <w:rFonts w:ascii="Corbel" w:hAnsi="Corbel"/>
          <w:smallCaps/>
          <w:sz w:val="24"/>
          <w:szCs w:val="24"/>
        </w:rPr>
      </w:pPr>
      <w:r w:rsidRPr="00E24D28">
        <w:rPr>
          <w:rFonts w:ascii="Corbel" w:hAnsi="Corbel"/>
          <w:smallCaps/>
          <w:sz w:val="24"/>
          <w:szCs w:val="24"/>
        </w:rPr>
        <w:t xml:space="preserve">Sposób zaliczenia wykładu: </w:t>
      </w:r>
      <w:r w:rsidRPr="005715CB">
        <w:rPr>
          <w:rFonts w:ascii="Corbel" w:hAnsi="Corbel"/>
          <w:b/>
          <w:smallCaps/>
          <w:sz w:val="24"/>
          <w:szCs w:val="24"/>
        </w:rPr>
        <w:t>egzamin ustny</w:t>
      </w:r>
    </w:p>
    <w:p w14:paraId="616E989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E0272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CD61437" w14:textId="77777777" w:rsidTr="00745302">
        <w:tc>
          <w:tcPr>
            <w:tcW w:w="9670" w:type="dxa"/>
          </w:tcPr>
          <w:p w14:paraId="344BD924" w14:textId="77777777" w:rsidR="0085747A" w:rsidRPr="009C54AE" w:rsidRDefault="00402A50" w:rsidP="00350FB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02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przedmiotu Teoria polityki. Wiedza z zakresu bieżącej polityki krajowej i międzynarodowej. Rozumienie podstawowych pojęć z zakresu psychologii, socjologii, ekonomii, prawa, historii. Umiejętność dokonywania podstawowych obliczeń </w:t>
            </w:r>
            <w:r w:rsidR="009D54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matematycznych.</w:t>
            </w:r>
          </w:p>
        </w:tc>
      </w:tr>
    </w:tbl>
    <w:p w14:paraId="1BD26F8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0D56F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1CD780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817C0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C80053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825"/>
      </w:tblGrid>
      <w:tr w:rsidR="00402A50" w:rsidRPr="00402A50" w14:paraId="34A22A69" w14:textId="77777777" w:rsidTr="00917B37">
        <w:tc>
          <w:tcPr>
            <w:tcW w:w="843" w:type="dxa"/>
            <w:vAlign w:val="center"/>
          </w:tcPr>
          <w:p w14:paraId="3653EAD0" w14:textId="77777777" w:rsidR="00402A50" w:rsidRPr="00402A50" w:rsidRDefault="00402A50" w:rsidP="00402A5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825" w:type="dxa"/>
            <w:vAlign w:val="center"/>
          </w:tcPr>
          <w:p w14:paraId="4C640860" w14:textId="77777777" w:rsidR="00402A50" w:rsidRPr="00402A50" w:rsidRDefault="00402A50" w:rsidP="00350F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>Celem przedmiotu jest zaznajomienie studentów z procesem podejmowania decyzji politycznych (w ujęciu teoretycznym jak i praktycznym). Studenci zapoznają się z funkcjonowaniem ośrodków decyzyjnych różnego typu, procesem decyzyjnym we wszystkich jego fazach, implementacją decyzji</w:t>
            </w:r>
            <w:r w:rsidRPr="00402A50">
              <w:rPr>
                <w:rFonts w:ascii="Times New Roman" w:eastAsia="Times New Roman" w:hAnsi="Times New Roman"/>
                <w:b/>
                <w:szCs w:val="20"/>
                <w:lang w:eastAsia="pl-PL"/>
              </w:rPr>
              <w:t xml:space="preserve"> </w:t>
            </w: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>oraz monitorowaniem ich skutków.</w:t>
            </w:r>
          </w:p>
        </w:tc>
      </w:tr>
      <w:tr w:rsidR="00402A50" w:rsidRPr="00402A50" w14:paraId="5B83BA95" w14:textId="77777777" w:rsidTr="00917B37">
        <w:tc>
          <w:tcPr>
            <w:tcW w:w="843" w:type="dxa"/>
            <w:vAlign w:val="center"/>
          </w:tcPr>
          <w:p w14:paraId="4C41C853" w14:textId="77777777" w:rsidR="00402A50" w:rsidRPr="00402A50" w:rsidRDefault="00402A50" w:rsidP="00402A50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825" w:type="dxa"/>
            <w:vAlign w:val="center"/>
          </w:tcPr>
          <w:p w14:paraId="12AEEB40" w14:textId="77777777" w:rsidR="00402A50" w:rsidRPr="00402A50" w:rsidRDefault="00402A50" w:rsidP="00350F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Student powinien </w:t>
            </w:r>
            <w:r w:rsidR="009D5496">
              <w:rPr>
                <w:rFonts w:ascii="Corbel" w:eastAsia="Times New Roman" w:hAnsi="Corbel"/>
                <w:sz w:val="24"/>
                <w:szCs w:val="24"/>
                <w:lang w:eastAsia="pl-PL"/>
              </w:rPr>
              <w:t>zdobyć</w:t>
            </w: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umiejętność obserwowania, analizowania przykładów decydowania zaczerpniętych z rzeczywistości politycznej. Student dzięki umiejętnościom nabytym w trakcie zajęć jest w stanie dokonywać interpretacji podejmowanych decyzji politycznych rozpatrywanych na poziomie emocjonalnym, racjonalnym, społecznym oraz organizacyjnym.</w:t>
            </w:r>
          </w:p>
        </w:tc>
      </w:tr>
    </w:tbl>
    <w:p w14:paraId="6799D9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2C335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EB959D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470"/>
        <w:gridCol w:w="1751"/>
      </w:tblGrid>
      <w:tr w:rsidR="0085747A" w:rsidRPr="009C54AE" w14:paraId="1CE47B84" w14:textId="77777777" w:rsidTr="00917B37">
        <w:tc>
          <w:tcPr>
            <w:tcW w:w="1447" w:type="dxa"/>
            <w:vAlign w:val="center"/>
          </w:tcPr>
          <w:p w14:paraId="27B8FF93" w14:textId="77777777" w:rsidR="0085747A" w:rsidRPr="004D3EA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D3EA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D3EA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470" w:type="dxa"/>
            <w:vAlign w:val="center"/>
          </w:tcPr>
          <w:p w14:paraId="7F317C25" w14:textId="77777777" w:rsidR="0085747A" w:rsidRPr="004D3EA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51" w:type="dxa"/>
            <w:vAlign w:val="center"/>
          </w:tcPr>
          <w:p w14:paraId="28749E2A" w14:textId="77777777" w:rsidR="0085747A" w:rsidRPr="004D3EA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D3EA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02A50" w:rsidRPr="009C54AE" w14:paraId="0FD1F05C" w14:textId="77777777" w:rsidTr="00917B37">
        <w:tc>
          <w:tcPr>
            <w:tcW w:w="1447" w:type="dxa"/>
          </w:tcPr>
          <w:p w14:paraId="04632AA8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6470" w:type="dxa"/>
          </w:tcPr>
          <w:p w14:paraId="6B682F3E" w14:textId="77777777" w:rsidR="00402A50" w:rsidRPr="004D3EAD" w:rsidRDefault="00DF2DA7" w:rsidP="00917B37">
            <w:pPr>
              <w:pStyle w:val="Punktygwne"/>
              <w:adjustRightInd w:val="0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="00B26DD9">
              <w:rPr>
                <w:rFonts w:ascii="Corbel" w:hAnsi="Corbel"/>
                <w:b w:val="0"/>
                <w:smallCaps w:val="0"/>
                <w:szCs w:val="24"/>
              </w:rPr>
              <w:t>współczesne podejścia naukowe stosowane w analizie decyzji politycznych</w:t>
            </w:r>
          </w:p>
        </w:tc>
        <w:tc>
          <w:tcPr>
            <w:tcW w:w="1751" w:type="dxa"/>
          </w:tcPr>
          <w:p w14:paraId="16E950EA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bCs/>
                <w:szCs w:val="24"/>
              </w:rPr>
              <w:t>_W0</w:t>
            </w:r>
            <w:r w:rsidR="00B26DD9">
              <w:rPr>
                <w:rFonts w:ascii="Corbel" w:hAnsi="Corbel"/>
                <w:b w:val="0"/>
                <w:bCs/>
                <w:szCs w:val="24"/>
              </w:rPr>
              <w:t>1</w:t>
            </w:r>
          </w:p>
        </w:tc>
      </w:tr>
      <w:tr w:rsidR="00402A50" w:rsidRPr="009C54AE" w14:paraId="0659A134" w14:textId="77777777" w:rsidTr="00917B37">
        <w:tc>
          <w:tcPr>
            <w:tcW w:w="1447" w:type="dxa"/>
          </w:tcPr>
          <w:p w14:paraId="03FEBA9D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470" w:type="dxa"/>
          </w:tcPr>
          <w:p w14:paraId="5E49CD8F" w14:textId="77777777" w:rsidR="00402A50" w:rsidRPr="004D3EAD" w:rsidRDefault="00402A50" w:rsidP="00917B3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>Posiada wiedzę z zakresu teorii podejmowania decyzji politycznych i ich implementacji</w:t>
            </w:r>
          </w:p>
        </w:tc>
        <w:tc>
          <w:tcPr>
            <w:tcW w:w="1751" w:type="dxa"/>
          </w:tcPr>
          <w:p w14:paraId="505FCD73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_W03</w:t>
            </w:r>
          </w:p>
        </w:tc>
      </w:tr>
      <w:tr w:rsidR="00402A50" w:rsidRPr="009C54AE" w14:paraId="3663F334" w14:textId="77777777" w:rsidTr="00917B37">
        <w:tc>
          <w:tcPr>
            <w:tcW w:w="1447" w:type="dxa"/>
          </w:tcPr>
          <w:p w14:paraId="3789F500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</w:t>
            </w:r>
            <w:r w:rsidR="00B2342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470" w:type="dxa"/>
          </w:tcPr>
          <w:p w14:paraId="4288C1D0" w14:textId="77777777" w:rsidR="00402A50" w:rsidRPr="004D3EAD" w:rsidRDefault="00402A50" w:rsidP="00917B3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>Analizuje decydowanie polityczne na wszystkich jego poziomach</w:t>
            </w:r>
          </w:p>
        </w:tc>
        <w:tc>
          <w:tcPr>
            <w:tcW w:w="1751" w:type="dxa"/>
          </w:tcPr>
          <w:p w14:paraId="138026FA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_U01</w:t>
            </w:r>
          </w:p>
        </w:tc>
      </w:tr>
      <w:tr w:rsidR="00402A50" w:rsidRPr="009C54AE" w14:paraId="4D9F63A7" w14:textId="77777777" w:rsidTr="00917B37">
        <w:tc>
          <w:tcPr>
            <w:tcW w:w="1447" w:type="dxa"/>
          </w:tcPr>
          <w:p w14:paraId="3375D614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</w:t>
            </w:r>
            <w:r w:rsidR="00B2342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470" w:type="dxa"/>
          </w:tcPr>
          <w:p w14:paraId="4AA27BFB" w14:textId="77777777" w:rsidR="00402A50" w:rsidRPr="004D3EAD" w:rsidRDefault="00402A50" w:rsidP="00917B3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Poddaje </w:t>
            </w:r>
            <w:r w:rsidR="00DF2DA7">
              <w:rPr>
                <w:rFonts w:ascii="Corbel" w:hAnsi="Corbel"/>
                <w:b w:val="0"/>
                <w:smallCaps w:val="0"/>
                <w:szCs w:val="24"/>
              </w:rPr>
              <w:t>analizie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rezultaty wprowadzonych w życie decyzji politycznych</w:t>
            </w:r>
          </w:p>
        </w:tc>
        <w:tc>
          <w:tcPr>
            <w:tcW w:w="1751" w:type="dxa"/>
          </w:tcPr>
          <w:p w14:paraId="567B274C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_U02</w:t>
            </w:r>
          </w:p>
        </w:tc>
      </w:tr>
      <w:tr w:rsidR="00402A50" w:rsidRPr="009C54AE" w14:paraId="0A2BE1D8" w14:textId="77777777" w:rsidTr="00917B37">
        <w:tc>
          <w:tcPr>
            <w:tcW w:w="1447" w:type="dxa"/>
          </w:tcPr>
          <w:p w14:paraId="76BEDDB9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</w:t>
            </w:r>
            <w:r w:rsidR="00B2342D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470" w:type="dxa"/>
          </w:tcPr>
          <w:p w14:paraId="134CFD2B" w14:textId="77777777" w:rsidR="00402A50" w:rsidRPr="004D3EAD" w:rsidRDefault="00402A50" w:rsidP="00917B3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>Analizuje podejmowani</w:t>
            </w:r>
            <w:r w:rsidR="00D927A3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decyzji w sytuacjach kryzysowych</w:t>
            </w:r>
          </w:p>
        </w:tc>
        <w:tc>
          <w:tcPr>
            <w:tcW w:w="1751" w:type="dxa"/>
          </w:tcPr>
          <w:p w14:paraId="0B9910F3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_U09</w:t>
            </w:r>
          </w:p>
        </w:tc>
      </w:tr>
      <w:tr w:rsidR="00402A50" w:rsidRPr="009C54AE" w14:paraId="2D944CAC" w14:textId="77777777" w:rsidTr="00917B37">
        <w:tc>
          <w:tcPr>
            <w:tcW w:w="1447" w:type="dxa"/>
          </w:tcPr>
          <w:p w14:paraId="5083CB59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</w:t>
            </w:r>
            <w:r w:rsidR="00B2342D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470" w:type="dxa"/>
          </w:tcPr>
          <w:p w14:paraId="6B1CF1CB" w14:textId="77777777" w:rsidR="00402A50" w:rsidRPr="004D3EAD" w:rsidRDefault="00402A50" w:rsidP="00917B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Zachowuje otwartość na różne interpretacje </w:t>
            </w:r>
            <w:r w:rsidR="009D5496">
              <w:rPr>
                <w:rFonts w:ascii="Corbel" w:hAnsi="Corbel"/>
                <w:b w:val="0"/>
                <w:smallCaps w:val="0"/>
                <w:szCs w:val="24"/>
              </w:rPr>
              <w:t>związane z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podjęt</w:t>
            </w:r>
            <w:r w:rsidR="009D5496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decyzj</w:t>
            </w:r>
            <w:r w:rsidR="009D5496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polityczn</w:t>
            </w:r>
            <w:r w:rsidR="009D5496">
              <w:rPr>
                <w:rFonts w:ascii="Corbel" w:hAnsi="Corbel"/>
                <w:b w:val="0"/>
                <w:smallCaps w:val="0"/>
                <w:szCs w:val="24"/>
              </w:rPr>
              <w:t>ą</w:t>
            </w:r>
          </w:p>
        </w:tc>
        <w:tc>
          <w:tcPr>
            <w:tcW w:w="1751" w:type="dxa"/>
          </w:tcPr>
          <w:p w14:paraId="5074D821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_K01</w:t>
            </w:r>
          </w:p>
        </w:tc>
      </w:tr>
      <w:tr w:rsidR="00402A50" w:rsidRPr="009C54AE" w14:paraId="504D4051" w14:textId="77777777" w:rsidTr="00917B37">
        <w:tc>
          <w:tcPr>
            <w:tcW w:w="1447" w:type="dxa"/>
          </w:tcPr>
          <w:p w14:paraId="2D4E1E6E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</w:t>
            </w:r>
            <w:r w:rsidR="00B2342D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470" w:type="dxa"/>
          </w:tcPr>
          <w:p w14:paraId="28F2216D" w14:textId="77777777" w:rsidR="00402A50" w:rsidRPr="004D3EAD" w:rsidRDefault="00402A50" w:rsidP="00917B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Dyskutuje na temat podjętych decyzji politycznych uwzględniając wiedzę z nauk innych niż politologia </w:t>
            </w:r>
          </w:p>
        </w:tc>
        <w:tc>
          <w:tcPr>
            <w:tcW w:w="1751" w:type="dxa"/>
          </w:tcPr>
          <w:p w14:paraId="6BF926AA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_K06</w:t>
            </w:r>
          </w:p>
        </w:tc>
      </w:tr>
    </w:tbl>
    <w:p w14:paraId="3EA947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215A0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D88489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056892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10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0"/>
      </w:tblGrid>
      <w:tr w:rsidR="00402A50" w:rsidRPr="009C54AE" w14:paraId="650D0C4F" w14:textId="77777777" w:rsidTr="00402A50">
        <w:tc>
          <w:tcPr>
            <w:tcW w:w="9610" w:type="dxa"/>
          </w:tcPr>
          <w:p w14:paraId="02D94A89" w14:textId="77777777" w:rsidR="00402A50" w:rsidRPr="00402A50" w:rsidRDefault="00402A50" w:rsidP="00C96C3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02A5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02A50" w:rsidRPr="00A1187E" w14:paraId="0E8FA20E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E28CA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Decydowanie polityczne- zagadnienia wprowadzające</w:t>
            </w:r>
          </w:p>
        </w:tc>
      </w:tr>
      <w:tr w:rsidR="00402A50" w:rsidRPr="00A1187E" w14:paraId="7AA0632B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B04E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Decydowanie polityczne w demokracji</w:t>
            </w:r>
          </w:p>
        </w:tc>
      </w:tr>
      <w:tr w:rsidR="00402A50" w:rsidRPr="00A1187E" w14:paraId="6229B6D8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969B8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Decydowanie polityczne w ujęciu przedmiotowym</w:t>
            </w:r>
          </w:p>
        </w:tc>
      </w:tr>
      <w:tr w:rsidR="00402A50" w:rsidRPr="00A1187E" w14:paraId="5E072BEA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8782C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lastRenderedPageBreak/>
              <w:t>Decydowanie polityczne w ujęciu podmiotowym</w:t>
            </w:r>
          </w:p>
        </w:tc>
      </w:tr>
      <w:tr w:rsidR="00402A50" w:rsidRPr="00A1187E" w14:paraId="4E34FE89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9AA1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Sytuacja decyzyjna jako kategoria w decydowaniu politycznym</w:t>
            </w:r>
          </w:p>
        </w:tc>
      </w:tr>
      <w:tr w:rsidR="00402A50" w:rsidRPr="00A1187E" w14:paraId="735EA241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5A4C2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Rozwiązywanie konfliktów</w:t>
            </w:r>
            <w:r w:rsidRPr="00402A50">
              <w:rPr>
                <w:rStyle w:val="FontStyle12"/>
                <w:rFonts w:ascii="Corbel" w:hAnsi="Corbel"/>
                <w:sz w:val="24"/>
                <w:szCs w:val="24"/>
                <w:vertAlign w:val="superscript"/>
                <w:lang w:eastAsia="pl-PL"/>
              </w:rPr>
              <w:t>7</w:t>
            </w: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 xml:space="preserve"> politycznych</w:t>
            </w:r>
          </w:p>
        </w:tc>
      </w:tr>
      <w:tr w:rsidR="00402A50" w:rsidRPr="00A1187E" w14:paraId="23CB7A05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9A84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Ryzyko w sytuacjach decyzyjnych</w:t>
            </w:r>
          </w:p>
        </w:tc>
      </w:tr>
      <w:tr w:rsidR="00402A50" w:rsidRPr="00A1187E" w14:paraId="499F2BDF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4D0E8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Decyzja i niedecyzja polityczna</w:t>
            </w:r>
          </w:p>
        </w:tc>
      </w:tr>
      <w:tr w:rsidR="00402A50" w:rsidRPr="00A1187E" w14:paraId="40BD3D7E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2F0CF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Podejmowanie decyzji politycznych w warunkach stresu</w:t>
            </w:r>
          </w:p>
        </w:tc>
      </w:tr>
      <w:tr w:rsidR="00402A50" w:rsidRPr="00A1187E" w14:paraId="3B6111CF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CF433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Odpowiedzialność i kontrola administracji publicznej</w:t>
            </w:r>
          </w:p>
        </w:tc>
      </w:tr>
      <w:tr w:rsidR="00402A50" w:rsidRPr="00A1187E" w14:paraId="72D084D7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5F4FE67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Poziom racjonalny procesu decyzyjnego</w:t>
            </w:r>
          </w:p>
        </w:tc>
      </w:tr>
      <w:tr w:rsidR="00402A50" w:rsidRPr="00A1187E" w14:paraId="415B42F8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51AA0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Poziom organizacyjny procesu decyzyjnego</w:t>
            </w:r>
          </w:p>
        </w:tc>
      </w:tr>
      <w:tr w:rsidR="00402A50" w:rsidRPr="00A1187E" w14:paraId="546E4B2E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24EB93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Poziom teoretyczny procesu decyzyjnego</w:t>
            </w:r>
          </w:p>
        </w:tc>
      </w:tr>
      <w:tr w:rsidR="00402A50" w:rsidRPr="00A1187E" w14:paraId="0E3D2798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70951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Poziom emocjonalno-społeczny decydowania politycznego</w:t>
            </w:r>
          </w:p>
        </w:tc>
      </w:tr>
      <w:tr w:rsidR="00402A50" w:rsidRPr="00A1187E" w14:paraId="28AA8731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4AA6A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Implementacja polityczna</w:t>
            </w:r>
          </w:p>
        </w:tc>
      </w:tr>
    </w:tbl>
    <w:p w14:paraId="31111EB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8D544D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</w:t>
      </w:r>
      <w:r w:rsidR="004E1A2A">
        <w:rPr>
          <w:rFonts w:ascii="Corbel" w:hAnsi="Corbel"/>
          <w:sz w:val="24"/>
          <w:szCs w:val="24"/>
        </w:rPr>
        <w:t>matyka ćwiczeń audytoryjnych</w:t>
      </w:r>
    </w:p>
    <w:p w14:paraId="28BF3344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C695D" w:rsidRPr="001C695D" w14:paraId="10A2E01B" w14:textId="77777777" w:rsidTr="001C3C2F">
        <w:tc>
          <w:tcPr>
            <w:tcW w:w="9520" w:type="dxa"/>
          </w:tcPr>
          <w:p w14:paraId="4A1E8A0D" w14:textId="77777777" w:rsidR="001C695D" w:rsidRPr="001C695D" w:rsidRDefault="001C695D" w:rsidP="001C695D">
            <w:pPr>
              <w:spacing w:after="0" w:line="240" w:lineRule="auto"/>
              <w:ind w:left="708" w:hanging="708"/>
              <w:contextualSpacing/>
              <w:rPr>
                <w:rFonts w:ascii="Corbel" w:hAnsi="Corbel"/>
                <w:sz w:val="24"/>
                <w:szCs w:val="24"/>
              </w:rPr>
            </w:pPr>
            <w:r w:rsidRPr="001C695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C695D" w:rsidRPr="001C695D" w14:paraId="5A3C5709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14F2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Emocjonalny wymiar decydowania politycznego</w:t>
            </w:r>
          </w:p>
        </w:tc>
      </w:tr>
      <w:tr w:rsidR="001C695D" w:rsidRPr="001C695D" w14:paraId="5E12A40B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3ED47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Racjonalny wymiar decydowania politycznego</w:t>
            </w:r>
          </w:p>
        </w:tc>
      </w:tr>
      <w:tr w:rsidR="001C3C2F" w:rsidRPr="001C695D" w14:paraId="13BC7680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C1F61" w14:textId="77777777" w:rsidR="001C3C2F" w:rsidRPr="004D3EAD" w:rsidRDefault="001C3C2F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Aksjologiczny wymiar decydowania politycznego</w:t>
            </w:r>
          </w:p>
        </w:tc>
      </w:tr>
      <w:tr w:rsidR="001C695D" w:rsidRPr="001C695D" w14:paraId="5FD30E01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D10F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Socjotechnika w decydowaniu politycznym</w:t>
            </w:r>
          </w:p>
        </w:tc>
      </w:tr>
      <w:tr w:rsidR="001C695D" w:rsidRPr="001C695D" w14:paraId="5FB3B9B6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D293C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Lobbing w decydowaniu politycznym</w:t>
            </w:r>
          </w:p>
        </w:tc>
      </w:tr>
      <w:tr w:rsidR="001C695D" w:rsidRPr="001C695D" w14:paraId="4C1ADE1E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86FEF" w14:textId="77777777" w:rsidR="001C695D" w:rsidRPr="004D3EAD" w:rsidRDefault="001C3C2F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D</w:t>
            </w:r>
            <w:r w:rsidR="001C695D" w:rsidRPr="004D3EAD">
              <w:rPr>
                <w:sz w:val="24"/>
                <w:szCs w:val="24"/>
                <w:lang w:eastAsia="pl-PL"/>
              </w:rPr>
              <w:t>ecydowani</w:t>
            </w:r>
            <w:r>
              <w:rPr>
                <w:sz w:val="24"/>
                <w:szCs w:val="24"/>
                <w:lang w:eastAsia="pl-PL"/>
              </w:rPr>
              <w:t>e</w:t>
            </w:r>
            <w:r w:rsidR="001C695D" w:rsidRPr="004D3EAD">
              <w:rPr>
                <w:sz w:val="24"/>
                <w:szCs w:val="24"/>
                <w:lang w:eastAsia="pl-PL"/>
              </w:rPr>
              <w:t xml:space="preserve"> grupowe</w:t>
            </w:r>
          </w:p>
        </w:tc>
      </w:tr>
      <w:tr w:rsidR="001C695D" w:rsidRPr="001C695D" w14:paraId="3E561562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80AE0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Metody pomiaru siły decydentów</w:t>
            </w:r>
          </w:p>
        </w:tc>
      </w:tr>
      <w:tr w:rsidR="001C695D" w:rsidRPr="001C695D" w14:paraId="322A9E24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F1A8F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Przetargi i koalicje w decydowaniu grupowym</w:t>
            </w:r>
          </w:p>
        </w:tc>
      </w:tr>
      <w:tr w:rsidR="001C695D" w:rsidRPr="001C695D" w14:paraId="60C1ECD2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19BC7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Jednostk</w:t>
            </w:r>
            <w:r w:rsidR="00796B06">
              <w:rPr>
                <w:sz w:val="24"/>
                <w:szCs w:val="24"/>
                <w:lang w:eastAsia="pl-PL"/>
              </w:rPr>
              <w:t>a</w:t>
            </w:r>
            <w:r w:rsidRPr="004D3EAD">
              <w:rPr>
                <w:sz w:val="24"/>
                <w:szCs w:val="24"/>
                <w:lang w:eastAsia="pl-PL"/>
              </w:rPr>
              <w:t xml:space="preserve"> w decydowaniu politycznym</w:t>
            </w:r>
          </w:p>
        </w:tc>
      </w:tr>
      <w:tr w:rsidR="001C695D" w:rsidRPr="001C695D" w14:paraId="465FD374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711BA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Negocjacje w decydowaniu politycznym</w:t>
            </w:r>
          </w:p>
        </w:tc>
      </w:tr>
      <w:tr w:rsidR="001C695D" w:rsidRPr="001C695D" w14:paraId="5DFC53FA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FDC89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Decyzje wyborcze</w:t>
            </w:r>
          </w:p>
        </w:tc>
      </w:tr>
      <w:tr w:rsidR="001C695D" w:rsidRPr="001C695D" w14:paraId="76FED110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805A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Optymalizacja decyzji politycznych</w:t>
            </w:r>
          </w:p>
        </w:tc>
      </w:tr>
      <w:tr w:rsidR="001C695D" w:rsidRPr="001C695D" w14:paraId="3370F17F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740E2" w14:textId="77777777" w:rsidR="001C695D" w:rsidRPr="004D3EAD" w:rsidRDefault="001C695D" w:rsidP="004D3EAD">
            <w:pPr>
              <w:pStyle w:val="Bezodstpw"/>
              <w:rPr>
                <w:b/>
                <w:bCs/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zh-CN"/>
              </w:rPr>
              <w:t>Błędy w decydowaniu politycznym</w:t>
            </w:r>
          </w:p>
        </w:tc>
      </w:tr>
    </w:tbl>
    <w:p w14:paraId="0EED755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BB938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51669D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E857B7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577A012A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E8B817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48F3CBCA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18C88C36" w14:textId="77777777" w:rsidR="001C695D" w:rsidRPr="001C695D" w:rsidRDefault="001C695D" w:rsidP="001C695D">
      <w:pPr>
        <w:spacing w:before="240" w:after="60" w:line="240" w:lineRule="auto"/>
        <w:rPr>
          <w:rFonts w:ascii="Corbel" w:hAnsi="Corbel"/>
          <w:smallCaps/>
          <w:sz w:val="20"/>
          <w:szCs w:val="20"/>
        </w:rPr>
      </w:pPr>
      <w:r w:rsidRPr="001C695D">
        <w:rPr>
          <w:rFonts w:ascii="Corbel" w:hAnsi="Corbel"/>
          <w:smallCaps/>
          <w:sz w:val="20"/>
          <w:szCs w:val="20"/>
        </w:rPr>
        <w:t xml:space="preserve">1) wykład z prezentacją multimedialną; </w:t>
      </w:r>
    </w:p>
    <w:p w14:paraId="60B7ACF0" w14:textId="77777777" w:rsidR="0044499B" w:rsidRDefault="001C695D" w:rsidP="001C695D">
      <w:pPr>
        <w:spacing w:before="240" w:after="60" w:line="240" w:lineRule="auto"/>
        <w:rPr>
          <w:rFonts w:ascii="Corbel" w:hAnsi="Corbel"/>
          <w:smallCaps/>
          <w:sz w:val="20"/>
          <w:szCs w:val="20"/>
        </w:rPr>
      </w:pPr>
      <w:r w:rsidRPr="001C695D">
        <w:rPr>
          <w:rFonts w:ascii="Corbel" w:hAnsi="Corbel"/>
          <w:smallCaps/>
          <w:sz w:val="20"/>
          <w:szCs w:val="20"/>
        </w:rPr>
        <w:t>2)</w:t>
      </w:r>
      <w:r w:rsidR="0044499B">
        <w:rPr>
          <w:rFonts w:ascii="Corbel" w:hAnsi="Corbel"/>
          <w:smallCaps/>
          <w:sz w:val="20"/>
          <w:szCs w:val="20"/>
        </w:rPr>
        <w:t xml:space="preserve"> ćwiczenia</w:t>
      </w:r>
    </w:p>
    <w:p w14:paraId="01724B4F" w14:textId="77777777" w:rsidR="001C695D" w:rsidRPr="001C695D" w:rsidRDefault="001C695D" w:rsidP="001C695D">
      <w:pPr>
        <w:spacing w:before="240" w:after="60" w:line="240" w:lineRule="auto"/>
        <w:rPr>
          <w:rFonts w:ascii="Corbel" w:hAnsi="Corbel"/>
          <w:smallCaps/>
          <w:sz w:val="20"/>
          <w:szCs w:val="20"/>
        </w:rPr>
      </w:pPr>
      <w:r w:rsidRPr="001C695D">
        <w:rPr>
          <w:rFonts w:ascii="Corbel" w:hAnsi="Corbel"/>
          <w:smallCaps/>
          <w:sz w:val="20"/>
          <w:szCs w:val="20"/>
        </w:rPr>
        <w:t xml:space="preserve">dyskusja; praca w grupach. </w:t>
      </w:r>
    </w:p>
    <w:p w14:paraId="18BFBA3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56AEE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E800B9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48E51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88E3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507"/>
        <w:gridCol w:w="1708"/>
      </w:tblGrid>
      <w:tr w:rsidR="0085747A" w:rsidRPr="009C54AE" w14:paraId="2201E92D" w14:textId="77777777" w:rsidTr="00901DCD">
        <w:tc>
          <w:tcPr>
            <w:tcW w:w="1305" w:type="dxa"/>
            <w:vAlign w:val="center"/>
          </w:tcPr>
          <w:p w14:paraId="729A1180" w14:textId="77777777" w:rsidR="0085747A" w:rsidRPr="00B805E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5E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6507" w:type="dxa"/>
            <w:vAlign w:val="center"/>
          </w:tcPr>
          <w:p w14:paraId="1B9E4D65" w14:textId="77777777" w:rsidR="0085747A" w:rsidRPr="00B805E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5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30BD2C4" w14:textId="77777777" w:rsidR="0085747A" w:rsidRPr="00B805E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5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805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14:paraId="17A17017" w14:textId="77777777" w:rsidR="00923D7D" w:rsidRPr="00B805E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5E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55CF64" w14:textId="77777777" w:rsidR="0085747A" w:rsidRPr="00B805E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5E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805E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805E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805E1" w:rsidRPr="009C54AE" w14:paraId="6A46DD3D" w14:textId="77777777" w:rsidTr="00901DCD">
        <w:tc>
          <w:tcPr>
            <w:tcW w:w="1305" w:type="dxa"/>
          </w:tcPr>
          <w:p w14:paraId="3E5B1F84" w14:textId="77777777" w:rsidR="00B805E1" w:rsidRPr="00B805E1" w:rsidRDefault="00D9676B" w:rsidP="00B805E1">
            <w:pPr>
              <w:pStyle w:val="Style1"/>
              <w:widowControl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EK</w:t>
            </w:r>
            <w:r w:rsidR="00B805E1"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6507" w:type="dxa"/>
          </w:tcPr>
          <w:p w14:paraId="48D4DF52" w14:textId="77777777" w:rsidR="00B805E1" w:rsidRPr="00B805E1" w:rsidRDefault="00B805E1" w:rsidP="00274FB0">
            <w:pPr>
              <w:pStyle w:val="Style2"/>
              <w:widowControl/>
              <w:tabs>
                <w:tab w:val="left" w:pos="240"/>
              </w:tabs>
              <w:ind w:left="15" w:hanging="15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-</w:t>
            </w:r>
            <w:r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ocena odpowiedzi podczas egzaminu</w:t>
            </w:r>
          </w:p>
        </w:tc>
        <w:tc>
          <w:tcPr>
            <w:tcW w:w="1708" w:type="dxa"/>
          </w:tcPr>
          <w:p w14:paraId="29883ADC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WY</w:t>
            </w:r>
          </w:p>
        </w:tc>
      </w:tr>
      <w:tr w:rsidR="00B805E1" w:rsidRPr="009C54AE" w14:paraId="070947AD" w14:textId="77777777" w:rsidTr="00901DCD">
        <w:tc>
          <w:tcPr>
            <w:tcW w:w="1305" w:type="dxa"/>
          </w:tcPr>
          <w:p w14:paraId="3BA26CC3" w14:textId="77777777" w:rsidR="00B805E1" w:rsidRPr="00B805E1" w:rsidRDefault="00D9676B" w:rsidP="00B805E1">
            <w:pPr>
              <w:pStyle w:val="Style1"/>
              <w:widowControl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EK0</w:t>
            </w:r>
            <w:r w:rsidR="00B805E1"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6507" w:type="dxa"/>
          </w:tcPr>
          <w:p w14:paraId="61335B7D" w14:textId="77777777" w:rsidR="00B805E1" w:rsidRPr="00B805E1" w:rsidRDefault="00B805E1" w:rsidP="00B805E1">
            <w:pPr>
              <w:pStyle w:val="Style2"/>
              <w:widowControl/>
              <w:tabs>
                <w:tab w:val="left" w:pos="240"/>
              </w:tabs>
              <w:ind w:left="15" w:hanging="15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-</w:t>
            </w:r>
            <w:r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ocena odpowiedzi podczas egzaminu</w:t>
            </w:r>
          </w:p>
          <w:p w14:paraId="0A49C4C6" w14:textId="77777777" w:rsidR="00B805E1" w:rsidRPr="00B805E1" w:rsidRDefault="00B805E1" w:rsidP="00274FB0">
            <w:pPr>
              <w:pStyle w:val="Style2"/>
              <w:widowControl/>
              <w:tabs>
                <w:tab w:val="left" w:pos="240"/>
              </w:tabs>
              <w:ind w:left="15" w:hanging="15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-ocena wypowiedzi studenta podczas ćwiczeń</w:t>
            </w:r>
          </w:p>
        </w:tc>
        <w:tc>
          <w:tcPr>
            <w:tcW w:w="1708" w:type="dxa"/>
          </w:tcPr>
          <w:p w14:paraId="4B0E84CB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CA</w:t>
            </w:r>
          </w:p>
        </w:tc>
      </w:tr>
      <w:tr w:rsidR="00B805E1" w:rsidRPr="009C54AE" w14:paraId="00E5D589" w14:textId="77777777" w:rsidTr="00901DCD">
        <w:tc>
          <w:tcPr>
            <w:tcW w:w="1305" w:type="dxa"/>
          </w:tcPr>
          <w:p w14:paraId="0A0F68DB" w14:textId="77777777" w:rsidR="00B805E1" w:rsidRPr="00B805E1" w:rsidRDefault="00D9676B" w:rsidP="00B805E1">
            <w:pPr>
              <w:pStyle w:val="Style1"/>
              <w:widowControl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EK</w:t>
            </w:r>
            <w:r w:rsidR="00B805E1"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03</w:t>
            </w:r>
          </w:p>
        </w:tc>
        <w:tc>
          <w:tcPr>
            <w:tcW w:w="6507" w:type="dxa"/>
          </w:tcPr>
          <w:p w14:paraId="0C364518" w14:textId="77777777" w:rsidR="00B805E1" w:rsidRPr="00B805E1" w:rsidRDefault="00B805E1" w:rsidP="00B805E1">
            <w:pPr>
              <w:pStyle w:val="Style2"/>
              <w:widowControl/>
              <w:tabs>
                <w:tab w:val="left" w:pos="240"/>
              </w:tabs>
              <w:ind w:left="15" w:hanging="15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-</w:t>
            </w:r>
            <w:r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ocena odpowiedzi podczas egzaminu</w:t>
            </w:r>
          </w:p>
        </w:tc>
        <w:tc>
          <w:tcPr>
            <w:tcW w:w="1708" w:type="dxa"/>
          </w:tcPr>
          <w:p w14:paraId="190571A7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WY</w:t>
            </w:r>
          </w:p>
        </w:tc>
      </w:tr>
      <w:tr w:rsidR="00B805E1" w:rsidRPr="009C54AE" w14:paraId="5113F7C3" w14:textId="77777777" w:rsidTr="00901DCD">
        <w:tc>
          <w:tcPr>
            <w:tcW w:w="1305" w:type="dxa"/>
          </w:tcPr>
          <w:p w14:paraId="0C3D8F49" w14:textId="77777777" w:rsidR="00B805E1" w:rsidRPr="00B805E1" w:rsidRDefault="00D9676B" w:rsidP="00B805E1">
            <w:pPr>
              <w:pStyle w:val="Style1"/>
              <w:widowControl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EK</w:t>
            </w:r>
            <w:r w:rsidR="00B805E1"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0</w:t>
            </w:r>
            <w:r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507" w:type="dxa"/>
          </w:tcPr>
          <w:p w14:paraId="30AEA4EF" w14:textId="77777777" w:rsidR="00B805E1" w:rsidRPr="00B805E1" w:rsidRDefault="00B805E1" w:rsidP="004D3EAD">
            <w:pPr>
              <w:pStyle w:val="Bezodstpw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- ocena wypowiedzi studenta podczas zajęć</w:t>
            </w:r>
          </w:p>
          <w:p w14:paraId="36FA39C2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-udział i efekty pracy studenta w grupie;</w:t>
            </w:r>
          </w:p>
          <w:p w14:paraId="388689E7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-obserwacja pracy studenta podczas ćwiczeń;</w:t>
            </w:r>
          </w:p>
          <w:p w14:paraId="1C652A8D" w14:textId="77777777" w:rsidR="00B805E1" w:rsidRPr="00B805E1" w:rsidRDefault="00B805E1" w:rsidP="004D3EAD">
            <w:pPr>
              <w:pStyle w:val="Bezodstpw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-ocena postawy studenta podczas rozmowy egzaminacyjnej.</w:t>
            </w:r>
          </w:p>
        </w:tc>
        <w:tc>
          <w:tcPr>
            <w:tcW w:w="1708" w:type="dxa"/>
          </w:tcPr>
          <w:p w14:paraId="701E2F92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CA</w:t>
            </w:r>
          </w:p>
        </w:tc>
      </w:tr>
      <w:tr w:rsidR="00B805E1" w:rsidRPr="009C54AE" w14:paraId="430A0F5F" w14:textId="77777777" w:rsidTr="00901DCD">
        <w:tc>
          <w:tcPr>
            <w:tcW w:w="1305" w:type="dxa"/>
          </w:tcPr>
          <w:p w14:paraId="0614DA45" w14:textId="77777777" w:rsidR="00B805E1" w:rsidRPr="00B805E1" w:rsidRDefault="00D9676B" w:rsidP="00B805E1">
            <w:pPr>
              <w:pStyle w:val="Style1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EK05</w:t>
            </w:r>
          </w:p>
        </w:tc>
        <w:tc>
          <w:tcPr>
            <w:tcW w:w="6507" w:type="dxa"/>
          </w:tcPr>
          <w:p w14:paraId="69064827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-ocena wypowiedzi studenta podczas ćwiczeń</w:t>
            </w:r>
          </w:p>
          <w:p w14:paraId="310AFE20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-udział i efekty pracy studenta w grupie;</w:t>
            </w:r>
          </w:p>
          <w:p w14:paraId="0DC3D211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-ocena postawy studenta podczas rozmowy egzaminacyjnej.</w:t>
            </w:r>
          </w:p>
        </w:tc>
        <w:tc>
          <w:tcPr>
            <w:tcW w:w="1708" w:type="dxa"/>
          </w:tcPr>
          <w:p w14:paraId="2C5E91BF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CA</w:t>
            </w:r>
          </w:p>
        </w:tc>
      </w:tr>
      <w:tr w:rsidR="00B805E1" w:rsidRPr="009C54AE" w14:paraId="6748F4CC" w14:textId="77777777" w:rsidTr="00901DCD">
        <w:tc>
          <w:tcPr>
            <w:tcW w:w="1305" w:type="dxa"/>
          </w:tcPr>
          <w:p w14:paraId="73FC982F" w14:textId="77777777" w:rsidR="00B805E1" w:rsidRPr="00B805E1" w:rsidRDefault="00D9676B" w:rsidP="00B805E1">
            <w:pPr>
              <w:pStyle w:val="Style1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EK06</w:t>
            </w:r>
          </w:p>
        </w:tc>
        <w:tc>
          <w:tcPr>
            <w:tcW w:w="6507" w:type="dxa"/>
          </w:tcPr>
          <w:p w14:paraId="3C6739C3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-udział i efekty pracy studenta w grupie;</w:t>
            </w:r>
          </w:p>
          <w:p w14:paraId="5F1FBCE3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-obserwacja pracy studenta podczas ćwiczeń;</w:t>
            </w:r>
          </w:p>
          <w:p w14:paraId="5F9E4281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-ocena postawy studenta podczas rozmowy egzaminacyjnej.</w:t>
            </w:r>
          </w:p>
        </w:tc>
        <w:tc>
          <w:tcPr>
            <w:tcW w:w="1708" w:type="dxa"/>
          </w:tcPr>
          <w:p w14:paraId="556A3A3C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WY</w:t>
            </w:r>
          </w:p>
        </w:tc>
      </w:tr>
      <w:tr w:rsidR="00B805E1" w:rsidRPr="009C54AE" w14:paraId="374E99B2" w14:textId="77777777" w:rsidTr="00901DCD">
        <w:tc>
          <w:tcPr>
            <w:tcW w:w="1305" w:type="dxa"/>
          </w:tcPr>
          <w:p w14:paraId="74E4309D" w14:textId="77777777" w:rsidR="00B805E1" w:rsidRPr="00B805E1" w:rsidRDefault="00FD0DEB" w:rsidP="00B805E1">
            <w:pPr>
              <w:pStyle w:val="Style2"/>
              <w:widowControl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EK07</w:t>
            </w:r>
          </w:p>
        </w:tc>
        <w:tc>
          <w:tcPr>
            <w:tcW w:w="6507" w:type="dxa"/>
          </w:tcPr>
          <w:p w14:paraId="7129F68F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-udział i efekty pracy studenta w grupie;</w:t>
            </w:r>
          </w:p>
          <w:p w14:paraId="71E4D225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-ocena wypowiedzi i postawy studenta podczas ćwiczeń.</w:t>
            </w:r>
          </w:p>
        </w:tc>
        <w:tc>
          <w:tcPr>
            <w:tcW w:w="1708" w:type="dxa"/>
          </w:tcPr>
          <w:p w14:paraId="725EBB91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CA</w:t>
            </w:r>
          </w:p>
        </w:tc>
      </w:tr>
    </w:tbl>
    <w:p w14:paraId="5D6B0A6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7B930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5C4131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76112E4" w14:textId="77777777" w:rsidTr="00923D7D">
        <w:tc>
          <w:tcPr>
            <w:tcW w:w="9670" w:type="dxa"/>
          </w:tcPr>
          <w:p w14:paraId="1E1D1EF7" w14:textId="77777777" w:rsidR="00B805E1" w:rsidRPr="00B805E1" w:rsidRDefault="00B805E1" w:rsidP="00B805E1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B805E1">
              <w:rPr>
                <w:rFonts w:ascii="Corbel" w:hAnsi="Corbel"/>
                <w:sz w:val="24"/>
                <w:szCs w:val="24"/>
              </w:rPr>
              <w:t>Zaliczenie ćwiczeń: sposób – zaliczenie z oceną; forma zaliczenia - ustalenie oceny końcowej w oparciu o</w:t>
            </w:r>
            <w:r w:rsidR="00796B0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805E1">
              <w:rPr>
                <w:rFonts w:ascii="Corbel" w:hAnsi="Corbel"/>
                <w:sz w:val="24"/>
                <w:szCs w:val="24"/>
              </w:rPr>
              <w:t>aktywność studenta na zajęciach</w:t>
            </w:r>
            <w:r w:rsidR="00796B06">
              <w:rPr>
                <w:rFonts w:ascii="Corbel" w:hAnsi="Corbel"/>
                <w:sz w:val="24"/>
                <w:szCs w:val="24"/>
              </w:rPr>
              <w:t xml:space="preserve"> oraz</w:t>
            </w:r>
            <w:r w:rsidRPr="00B805E1">
              <w:rPr>
                <w:rFonts w:ascii="Corbel" w:hAnsi="Corbel"/>
                <w:sz w:val="24"/>
                <w:szCs w:val="24"/>
              </w:rPr>
              <w:t xml:space="preserve"> ustną odpowiedź na pyt</w:t>
            </w:r>
            <w:r w:rsidR="00712C9F">
              <w:rPr>
                <w:rFonts w:ascii="Corbel" w:hAnsi="Corbel"/>
                <w:sz w:val="24"/>
                <w:szCs w:val="24"/>
              </w:rPr>
              <w:t>ania z zakresu tematyki ćwiczeń.</w:t>
            </w:r>
          </w:p>
          <w:p w14:paraId="5E39B9C1" w14:textId="77777777" w:rsidR="00B805E1" w:rsidRPr="00B805E1" w:rsidRDefault="00B805E1" w:rsidP="00B805E1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B805E1">
              <w:rPr>
                <w:rFonts w:ascii="Corbel" w:hAnsi="Corbel"/>
                <w:sz w:val="24"/>
                <w:szCs w:val="24"/>
              </w:rPr>
              <w:t xml:space="preserve">Zaliczenie wykładów: sposób - egzamin </w:t>
            </w:r>
          </w:p>
          <w:p w14:paraId="6797FAA7" w14:textId="77777777" w:rsidR="00B805E1" w:rsidRPr="00B805E1" w:rsidRDefault="00B805E1" w:rsidP="00B805E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05E1">
              <w:rPr>
                <w:rFonts w:ascii="Corbel" w:hAnsi="Corbel"/>
                <w:sz w:val="24"/>
                <w:szCs w:val="24"/>
              </w:rPr>
              <w:t>Forma zaliczenia wykładów: egzamin ustny, ustalenie oceny końcowej w oparciu o odpowiedź studenta na zdane pytania z zakresu tematyki wykładów oraz w oparciu o ocenę z ćwiczeń</w:t>
            </w:r>
            <w:r w:rsidR="00712C9F">
              <w:rPr>
                <w:rFonts w:ascii="Corbel" w:hAnsi="Corbel"/>
                <w:sz w:val="24"/>
                <w:szCs w:val="24"/>
              </w:rPr>
              <w:t>.</w:t>
            </w:r>
          </w:p>
          <w:p w14:paraId="4C77B4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21E818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5CFE6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5996D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164AB478" w14:textId="77777777" w:rsidTr="003E1941">
        <w:tc>
          <w:tcPr>
            <w:tcW w:w="4962" w:type="dxa"/>
            <w:vAlign w:val="center"/>
          </w:tcPr>
          <w:p w14:paraId="2A01C99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1A01B7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361352A" w14:textId="77777777" w:rsidTr="00923D7D">
        <w:tc>
          <w:tcPr>
            <w:tcW w:w="4962" w:type="dxa"/>
          </w:tcPr>
          <w:p w14:paraId="4AFA2C5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</w:t>
            </w:r>
            <w:r w:rsidR="00A665E0">
              <w:rPr>
                <w:rFonts w:ascii="Corbel" w:hAnsi="Corbel"/>
                <w:sz w:val="24"/>
                <w:szCs w:val="24"/>
              </w:rPr>
              <w:t xml:space="preserve"> 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A831FA0" w14:textId="77777777" w:rsidR="0085747A" w:rsidRPr="009C54AE" w:rsidRDefault="00A665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65E0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C61DC5" w:rsidRPr="009C54AE" w14:paraId="7B011975" w14:textId="77777777" w:rsidTr="00923D7D">
        <w:tc>
          <w:tcPr>
            <w:tcW w:w="4962" w:type="dxa"/>
          </w:tcPr>
          <w:p w14:paraId="13413F7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2B617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047BBEC" w14:textId="77777777" w:rsidR="00C61DC5" w:rsidRPr="009C54AE" w:rsidRDefault="001E12C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A665E0" w:rsidRPr="00A665E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D0001E5" w14:textId="77777777" w:rsidTr="00923D7D">
        <w:tc>
          <w:tcPr>
            <w:tcW w:w="4962" w:type="dxa"/>
          </w:tcPr>
          <w:p w14:paraId="743A9DB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7C0FA8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156E0F0" w14:textId="77777777" w:rsidR="00C61DC5" w:rsidRPr="009C54AE" w:rsidRDefault="001E12C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A665E0" w:rsidRPr="00A665E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FBF9933" w14:textId="77777777" w:rsidTr="00923D7D">
        <w:tc>
          <w:tcPr>
            <w:tcW w:w="4962" w:type="dxa"/>
          </w:tcPr>
          <w:p w14:paraId="14559C9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3640925" w14:textId="77777777" w:rsidR="0085747A" w:rsidRPr="009C54AE" w:rsidRDefault="00A665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65E0"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14:paraId="7B5460C6" w14:textId="77777777" w:rsidTr="00923D7D">
        <w:tc>
          <w:tcPr>
            <w:tcW w:w="4962" w:type="dxa"/>
          </w:tcPr>
          <w:p w14:paraId="1464FB5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10A1857" w14:textId="77777777" w:rsidR="0085747A" w:rsidRPr="009C54AE" w:rsidRDefault="00A665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65E0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F117B5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CB5EE9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8F921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0E457C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6728ED5" w14:textId="77777777" w:rsidTr="00917B37">
        <w:trPr>
          <w:trHeight w:val="397"/>
        </w:trPr>
        <w:tc>
          <w:tcPr>
            <w:tcW w:w="3544" w:type="dxa"/>
          </w:tcPr>
          <w:p w14:paraId="4307EB1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1D3D3D6" w14:textId="77777777" w:rsidR="0085747A" w:rsidRPr="009C54AE" w:rsidRDefault="00901D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  <w:tr w:rsidR="0085747A" w:rsidRPr="009C54AE" w14:paraId="30D5D660" w14:textId="77777777" w:rsidTr="00917B37">
        <w:trPr>
          <w:trHeight w:val="397"/>
        </w:trPr>
        <w:tc>
          <w:tcPr>
            <w:tcW w:w="3544" w:type="dxa"/>
          </w:tcPr>
          <w:p w14:paraId="03DE764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6BF655" w14:textId="77777777" w:rsidR="0085747A" w:rsidRPr="009C54AE" w:rsidRDefault="00901D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brak</w:t>
            </w:r>
          </w:p>
        </w:tc>
      </w:tr>
    </w:tbl>
    <w:p w14:paraId="168DDCE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60039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D77E114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01DCD" w:rsidRPr="009C54AE" w14:paraId="3D9552D3" w14:textId="77777777" w:rsidTr="00917B37">
        <w:trPr>
          <w:trHeight w:val="397"/>
        </w:trPr>
        <w:tc>
          <w:tcPr>
            <w:tcW w:w="7513" w:type="dxa"/>
          </w:tcPr>
          <w:p w14:paraId="4B026879" w14:textId="77777777" w:rsidR="00901DCD" w:rsidRPr="00901DCD" w:rsidRDefault="00901DCD" w:rsidP="00C96C3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01DCD">
              <w:rPr>
                <w:rFonts w:ascii="Corbel" w:hAnsi="Corbel"/>
                <w:smallCaps w:val="0"/>
                <w:szCs w:val="24"/>
              </w:rPr>
              <w:t xml:space="preserve">Literatura podstawowa: </w:t>
            </w:r>
          </w:p>
          <w:p w14:paraId="366ECA3E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>Dahl</w:t>
            </w:r>
            <w:proofErr w:type="spellEnd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 R. A., </w:t>
            </w:r>
            <w:proofErr w:type="spellStart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>Stinebrickner</w:t>
            </w:r>
            <w:proofErr w:type="spellEnd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 B.,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Współczesna analiza polityczna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Warszawa 2007 </w:t>
            </w:r>
          </w:p>
          <w:p w14:paraId="53516FA9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Dumała A.,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Mechanizmy decyzyjne w demokracji konstytucyjnej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Lublin 1998 </w:t>
            </w:r>
          </w:p>
          <w:p w14:paraId="763576A4" w14:textId="77777777" w:rsid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Haman J.,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Demokracja – decyzje – wybory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Warszawa 2003 </w:t>
            </w:r>
          </w:p>
          <w:p w14:paraId="7C156005" w14:textId="77777777" w:rsidR="00796B06" w:rsidRPr="00901DCD" w:rsidRDefault="00796B06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  <w:t>Maj P., Lewicowość, centrowość, prawicowość w nauce o polityce, Rzeszów 2018</w:t>
            </w:r>
          </w:p>
          <w:p w14:paraId="5B119620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Pietraś Z. J.,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Decydowanie polityczne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Warszawa–Kraków 1998 </w:t>
            </w:r>
          </w:p>
          <w:p w14:paraId="4CB942A2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Pietraś Z. J.,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Teoria gier jako sposób analizy procesów podejmowania decyzji politycznych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Lublin 1997 </w:t>
            </w:r>
          </w:p>
          <w:p w14:paraId="7A3E2819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Zdyb M.,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Istota decyzji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Lublin 1993 </w:t>
            </w:r>
          </w:p>
        </w:tc>
      </w:tr>
      <w:tr w:rsidR="00901DCD" w:rsidRPr="009C54AE" w14:paraId="54CE6DDF" w14:textId="77777777" w:rsidTr="00917B37">
        <w:trPr>
          <w:trHeight w:val="397"/>
        </w:trPr>
        <w:tc>
          <w:tcPr>
            <w:tcW w:w="7513" w:type="dxa"/>
          </w:tcPr>
          <w:p w14:paraId="2497395A" w14:textId="77777777" w:rsidR="00901DCD" w:rsidRPr="00901DCD" w:rsidRDefault="00901DCD" w:rsidP="00C96C3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01DC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87FFD39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>Cwalina</w:t>
            </w:r>
            <w:proofErr w:type="spellEnd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 W., Falkowski A.,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Marketing polityczny:</w:t>
            </w:r>
            <w:r w:rsidR="004D3EA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 xml:space="preserve">perspektywa psychologiczna. Gdańsk 2005 </w:t>
            </w:r>
          </w:p>
          <w:p w14:paraId="41225125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Kozielecki J.,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Psychologiczna teoria decyzji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Warszawa 1977 </w:t>
            </w:r>
          </w:p>
          <w:p w14:paraId="5C8FBF52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Metafory polityki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t. 1, red. B. Karczmarek, Warszawa 2001 </w:t>
            </w:r>
          </w:p>
          <w:p w14:paraId="11ABA68D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Metafory polityki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t. 2, red. B. Karczmarek, Warszawa 2003 </w:t>
            </w:r>
          </w:p>
          <w:p w14:paraId="01212912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Pawełczyk P.,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Socjotechniczne aspekty gry politycznej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Poznań 2007 </w:t>
            </w:r>
          </w:p>
          <w:p w14:paraId="703153B4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Psychologia ogólna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red. T. Tomaszewski, Warszawa 1995 </w:t>
            </w:r>
          </w:p>
          <w:p w14:paraId="2F651B20" w14:textId="77777777" w:rsidR="00901DCD" w:rsidRPr="00901DCD" w:rsidRDefault="00901DCD" w:rsidP="00901DCD">
            <w:pPr>
              <w:pStyle w:val="Default"/>
              <w:rPr>
                <w:rFonts w:ascii="Corbel" w:hAnsi="Corbel" w:cs="Times New Roman"/>
              </w:rPr>
            </w:pPr>
            <w:r w:rsidRPr="00901DCD">
              <w:rPr>
                <w:rFonts w:ascii="Corbel" w:eastAsia="SimSun" w:hAnsi="Corbel" w:cs="Times New Roman"/>
                <w:lang w:eastAsia="zh-CN"/>
              </w:rPr>
              <w:t xml:space="preserve">Skarżyńska K., </w:t>
            </w:r>
            <w:r w:rsidRPr="00901DCD">
              <w:rPr>
                <w:rFonts w:ascii="Corbel" w:eastAsia="SimSun" w:hAnsi="Corbel" w:cs="Times New Roman"/>
                <w:i/>
                <w:iCs/>
                <w:lang w:eastAsia="zh-CN"/>
              </w:rPr>
              <w:t>Człowiek a polityka: Zarys psychologii politycznej</w:t>
            </w:r>
            <w:r w:rsidRPr="00901DCD">
              <w:rPr>
                <w:rFonts w:ascii="Corbel" w:eastAsia="SimSun" w:hAnsi="Corbel" w:cs="Times New Roman"/>
                <w:lang w:eastAsia="zh-CN"/>
              </w:rPr>
              <w:t>,</w:t>
            </w:r>
            <w:r w:rsidR="00D7503C">
              <w:rPr>
                <w:rFonts w:ascii="Corbel" w:eastAsia="SimSun" w:hAnsi="Corbel" w:cs="Times New Roman"/>
                <w:lang w:eastAsia="zh-CN"/>
              </w:rPr>
              <w:t xml:space="preserve"> </w:t>
            </w:r>
            <w:r w:rsidRPr="00901DCD">
              <w:rPr>
                <w:rFonts w:ascii="Corbel" w:eastAsia="SimSun" w:hAnsi="Corbel" w:cs="Times New Roman"/>
                <w:lang w:eastAsia="zh-CN"/>
              </w:rPr>
              <w:t xml:space="preserve">Warszawa 2005 </w:t>
            </w:r>
          </w:p>
        </w:tc>
      </w:tr>
    </w:tbl>
    <w:p w14:paraId="0E59D649" w14:textId="77777777" w:rsidR="0085747A" w:rsidRPr="009C54AE" w:rsidRDefault="0085747A" w:rsidP="00901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7E72E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EAB5A" w14:textId="77777777" w:rsidR="00B6331D" w:rsidRDefault="00B6331D" w:rsidP="00C16ABF">
      <w:pPr>
        <w:spacing w:after="0" w:line="240" w:lineRule="auto"/>
      </w:pPr>
      <w:r>
        <w:separator/>
      </w:r>
    </w:p>
  </w:endnote>
  <w:endnote w:type="continuationSeparator" w:id="0">
    <w:p w14:paraId="6A3D3CD7" w14:textId="77777777" w:rsidR="00B6331D" w:rsidRDefault="00B6331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88C9F" w14:textId="77777777" w:rsidR="00B6331D" w:rsidRDefault="00B6331D" w:rsidP="00C16ABF">
      <w:pPr>
        <w:spacing w:after="0" w:line="240" w:lineRule="auto"/>
      </w:pPr>
      <w:r>
        <w:separator/>
      </w:r>
    </w:p>
  </w:footnote>
  <w:footnote w:type="continuationSeparator" w:id="0">
    <w:p w14:paraId="40CA8966" w14:textId="77777777" w:rsidR="00B6331D" w:rsidRDefault="00B6331D" w:rsidP="00C16ABF">
      <w:pPr>
        <w:spacing w:after="0" w:line="240" w:lineRule="auto"/>
      </w:pPr>
      <w:r>
        <w:continuationSeparator/>
      </w:r>
    </w:p>
  </w:footnote>
  <w:footnote w:id="1">
    <w:p w14:paraId="21125C2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6B2B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3C2F"/>
    <w:rsid w:val="001C695D"/>
    <w:rsid w:val="001D657B"/>
    <w:rsid w:val="001D7B54"/>
    <w:rsid w:val="001E0209"/>
    <w:rsid w:val="001E12C1"/>
    <w:rsid w:val="001F2CA2"/>
    <w:rsid w:val="002125E3"/>
    <w:rsid w:val="002144C0"/>
    <w:rsid w:val="0022477D"/>
    <w:rsid w:val="002278A9"/>
    <w:rsid w:val="002336F9"/>
    <w:rsid w:val="0024028F"/>
    <w:rsid w:val="00244ABC"/>
    <w:rsid w:val="00256AF7"/>
    <w:rsid w:val="00273341"/>
    <w:rsid w:val="00274FB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534"/>
    <w:rsid w:val="002F02A3"/>
    <w:rsid w:val="002F4ABE"/>
    <w:rsid w:val="002F52EB"/>
    <w:rsid w:val="003018BA"/>
    <w:rsid w:val="0030395F"/>
    <w:rsid w:val="00305C92"/>
    <w:rsid w:val="003151C5"/>
    <w:rsid w:val="003343CF"/>
    <w:rsid w:val="00346FE9"/>
    <w:rsid w:val="0034759A"/>
    <w:rsid w:val="003503F6"/>
    <w:rsid w:val="00350FBA"/>
    <w:rsid w:val="003530DD"/>
    <w:rsid w:val="00363F78"/>
    <w:rsid w:val="00383DDD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2A50"/>
    <w:rsid w:val="00414E3C"/>
    <w:rsid w:val="0042244A"/>
    <w:rsid w:val="0042745A"/>
    <w:rsid w:val="00431D5C"/>
    <w:rsid w:val="004362C6"/>
    <w:rsid w:val="00437FA2"/>
    <w:rsid w:val="00442028"/>
    <w:rsid w:val="0044499B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3EAD"/>
    <w:rsid w:val="004D5282"/>
    <w:rsid w:val="004E1A2A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15CB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5B64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2C9F"/>
    <w:rsid w:val="0071620A"/>
    <w:rsid w:val="00724677"/>
    <w:rsid w:val="00725459"/>
    <w:rsid w:val="00730E04"/>
    <w:rsid w:val="007327BD"/>
    <w:rsid w:val="00734608"/>
    <w:rsid w:val="00745302"/>
    <w:rsid w:val="007461D6"/>
    <w:rsid w:val="00746EC8"/>
    <w:rsid w:val="00763A2B"/>
    <w:rsid w:val="00763BF1"/>
    <w:rsid w:val="00766FD4"/>
    <w:rsid w:val="00770D35"/>
    <w:rsid w:val="007714B1"/>
    <w:rsid w:val="0078168C"/>
    <w:rsid w:val="00787C2A"/>
    <w:rsid w:val="00790E27"/>
    <w:rsid w:val="00796B06"/>
    <w:rsid w:val="007A4022"/>
    <w:rsid w:val="007A6E6E"/>
    <w:rsid w:val="007C3299"/>
    <w:rsid w:val="007C3BCC"/>
    <w:rsid w:val="007C4546"/>
    <w:rsid w:val="007D6E56"/>
    <w:rsid w:val="007F4155"/>
    <w:rsid w:val="007F42E8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CD1"/>
    <w:rsid w:val="008D3DFB"/>
    <w:rsid w:val="008E64F4"/>
    <w:rsid w:val="008E7A7E"/>
    <w:rsid w:val="008F12C9"/>
    <w:rsid w:val="008F6E29"/>
    <w:rsid w:val="00901DCD"/>
    <w:rsid w:val="00916188"/>
    <w:rsid w:val="00917B37"/>
    <w:rsid w:val="00923D7D"/>
    <w:rsid w:val="009508DF"/>
    <w:rsid w:val="00950DAC"/>
    <w:rsid w:val="00954A07"/>
    <w:rsid w:val="0098095B"/>
    <w:rsid w:val="00997F14"/>
    <w:rsid w:val="009A78D9"/>
    <w:rsid w:val="009C3E31"/>
    <w:rsid w:val="009C54AE"/>
    <w:rsid w:val="009C788E"/>
    <w:rsid w:val="009D3F3B"/>
    <w:rsid w:val="009D5496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65E0"/>
    <w:rsid w:val="00A84C85"/>
    <w:rsid w:val="00A852BB"/>
    <w:rsid w:val="00A97DE1"/>
    <w:rsid w:val="00AB053C"/>
    <w:rsid w:val="00AD1146"/>
    <w:rsid w:val="00AD27D3"/>
    <w:rsid w:val="00AD66D6"/>
    <w:rsid w:val="00AD7C62"/>
    <w:rsid w:val="00AE1160"/>
    <w:rsid w:val="00AE203C"/>
    <w:rsid w:val="00AE2E74"/>
    <w:rsid w:val="00AE5FCB"/>
    <w:rsid w:val="00AF2C1E"/>
    <w:rsid w:val="00B06142"/>
    <w:rsid w:val="00B135B1"/>
    <w:rsid w:val="00B2342D"/>
    <w:rsid w:val="00B26DD9"/>
    <w:rsid w:val="00B3130B"/>
    <w:rsid w:val="00B40ADB"/>
    <w:rsid w:val="00B43B77"/>
    <w:rsid w:val="00B43E80"/>
    <w:rsid w:val="00B607DB"/>
    <w:rsid w:val="00B6331D"/>
    <w:rsid w:val="00B66529"/>
    <w:rsid w:val="00B67A6F"/>
    <w:rsid w:val="00B75946"/>
    <w:rsid w:val="00B8056E"/>
    <w:rsid w:val="00B805E1"/>
    <w:rsid w:val="00B819C8"/>
    <w:rsid w:val="00B82308"/>
    <w:rsid w:val="00B90838"/>
    <w:rsid w:val="00B90885"/>
    <w:rsid w:val="00BB520A"/>
    <w:rsid w:val="00BC5211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F62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503C"/>
    <w:rsid w:val="00D8075B"/>
    <w:rsid w:val="00D8678B"/>
    <w:rsid w:val="00D927A3"/>
    <w:rsid w:val="00D9676B"/>
    <w:rsid w:val="00D97D26"/>
    <w:rsid w:val="00DA2114"/>
    <w:rsid w:val="00DB2A36"/>
    <w:rsid w:val="00DE09C0"/>
    <w:rsid w:val="00DE4A14"/>
    <w:rsid w:val="00DF2DA7"/>
    <w:rsid w:val="00DF320D"/>
    <w:rsid w:val="00DF71C8"/>
    <w:rsid w:val="00E129B8"/>
    <w:rsid w:val="00E21E7D"/>
    <w:rsid w:val="00E22FBC"/>
    <w:rsid w:val="00E24BF5"/>
    <w:rsid w:val="00E24D28"/>
    <w:rsid w:val="00E25338"/>
    <w:rsid w:val="00E51E44"/>
    <w:rsid w:val="00E57C46"/>
    <w:rsid w:val="00E63348"/>
    <w:rsid w:val="00E742AA"/>
    <w:rsid w:val="00E77E88"/>
    <w:rsid w:val="00E8107D"/>
    <w:rsid w:val="00E960BB"/>
    <w:rsid w:val="00EA2074"/>
    <w:rsid w:val="00EA4832"/>
    <w:rsid w:val="00EA4E9D"/>
    <w:rsid w:val="00EB4E71"/>
    <w:rsid w:val="00EC4899"/>
    <w:rsid w:val="00EC4F7D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11C0"/>
    <w:rsid w:val="00F83B28"/>
    <w:rsid w:val="00F960A9"/>
    <w:rsid w:val="00F974DA"/>
    <w:rsid w:val="00FA46E5"/>
    <w:rsid w:val="00FB7DBA"/>
    <w:rsid w:val="00FC1C25"/>
    <w:rsid w:val="00FC3F45"/>
    <w:rsid w:val="00FD0DEB"/>
    <w:rsid w:val="00FD21F6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1AED0"/>
  <w15:docId w15:val="{4D732CC7-A43C-4388-9910-EF067DD2F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yle1">
    <w:name w:val="Style1"/>
    <w:basedOn w:val="Normalny"/>
    <w:rsid w:val="00402A50"/>
    <w:pPr>
      <w:widowControl w:val="0"/>
      <w:autoSpaceDE w:val="0"/>
      <w:autoSpaceDN w:val="0"/>
      <w:adjustRightInd w:val="0"/>
      <w:spacing w:after="0" w:line="195" w:lineRule="exact"/>
    </w:pPr>
    <w:rPr>
      <w:rFonts w:ascii="Franklin Gothic Medium" w:eastAsia="SimSun" w:hAnsi="Franklin Gothic Medium"/>
      <w:sz w:val="24"/>
      <w:szCs w:val="24"/>
      <w:lang w:eastAsia="zh-CN"/>
    </w:rPr>
  </w:style>
  <w:style w:type="character" w:customStyle="1" w:styleId="FontStyle12">
    <w:name w:val="Font Style12"/>
    <w:rsid w:val="00402A50"/>
    <w:rPr>
      <w:rFonts w:ascii="Calibri" w:hAnsi="Calibri" w:cs="Calibri"/>
      <w:sz w:val="18"/>
      <w:szCs w:val="18"/>
    </w:rPr>
  </w:style>
  <w:style w:type="paragraph" w:customStyle="1" w:styleId="Style2">
    <w:name w:val="Style2"/>
    <w:basedOn w:val="Normalny"/>
    <w:rsid w:val="00B805E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SimSun" w:hAnsi="Tahoma"/>
      <w:sz w:val="24"/>
      <w:szCs w:val="24"/>
      <w:lang w:eastAsia="zh-CN"/>
    </w:rPr>
  </w:style>
  <w:style w:type="character" w:customStyle="1" w:styleId="FontStyle11">
    <w:name w:val="Font Style11"/>
    <w:rsid w:val="00B805E1"/>
    <w:rPr>
      <w:rFonts w:ascii="Franklin Gothic Medium" w:hAnsi="Franklin Gothic Medium" w:cs="Franklin Gothic Medium"/>
      <w:sz w:val="16"/>
      <w:szCs w:val="16"/>
    </w:rPr>
  </w:style>
  <w:style w:type="paragraph" w:customStyle="1" w:styleId="Style3">
    <w:name w:val="Style3"/>
    <w:basedOn w:val="Normalny"/>
    <w:rsid w:val="00B805E1"/>
    <w:pPr>
      <w:widowControl w:val="0"/>
      <w:autoSpaceDE w:val="0"/>
      <w:autoSpaceDN w:val="0"/>
      <w:adjustRightInd w:val="0"/>
      <w:spacing w:after="0" w:line="195" w:lineRule="exact"/>
    </w:pPr>
    <w:rPr>
      <w:rFonts w:ascii="Tahoma" w:eastAsia="SimSun" w:hAnsi="Tahom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5E20A-6656-4820-9A54-DE439C5A7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5</Pages>
  <Words>1175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2019-02-06T12:12:00Z</cp:lastPrinted>
  <dcterms:created xsi:type="dcterms:W3CDTF">2020-10-22T05:23:00Z</dcterms:created>
  <dcterms:modified xsi:type="dcterms:W3CDTF">2021-03-10T08:49:00Z</dcterms:modified>
</cp:coreProperties>
</file>